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834B33">
        <w:rPr>
          <w:rFonts w:cs="Arial"/>
          <w:b/>
          <w:color w:val="000000"/>
          <w:sz w:val="24"/>
          <w:lang w:eastAsia="zh-CN"/>
        </w:rPr>
        <w:t xml:space="preserve">2 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5-15</w:t>
      </w:r>
      <w:r w:rsidR="00834B33">
        <w:rPr>
          <w:rFonts w:cs="Arial"/>
          <w:b/>
          <w:color w:val="000000"/>
          <w:sz w:val="24"/>
          <w:lang w:eastAsia="zh-CN"/>
        </w:rPr>
        <w:t>4441</w:t>
      </w:r>
    </w:p>
    <w:p w:rsidR="0049254C" w:rsidRDefault="00834B33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24-28</w:t>
      </w:r>
      <w:r w:rsidR="0021303F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August</w:t>
      </w:r>
      <w:r w:rsidR="0021303F">
        <w:rPr>
          <w:rFonts w:cs="Arial"/>
          <w:b/>
          <w:sz w:val="24"/>
        </w:rPr>
        <w:t xml:space="preserve"> 2015, </w:t>
      </w:r>
      <w:r>
        <w:rPr>
          <w:rFonts w:cs="Arial"/>
          <w:b/>
          <w:sz w:val="24"/>
        </w:rPr>
        <w:t>Beijing</w:t>
      </w:r>
      <w:r w:rsidR="0021303F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China</w:t>
      </w:r>
      <w:r w:rsidR="0021303F">
        <w:rPr>
          <w:rFonts w:cs="Arial"/>
          <w:b/>
          <w:sz w:val="24"/>
        </w:rPr>
        <w:t>)</w:t>
      </w:r>
    </w:p>
    <w:p w:rsidR="007912C1" w:rsidRPr="00B27563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Source: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SA5 Chairman</w:t>
      </w:r>
      <w:r w:rsidR="00073FB0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0E46D3" w:rsidRPr="000E46D3">
        <w:rPr>
          <w:rFonts w:ascii="Arial" w:hAnsi="Arial" w:cs="Arial"/>
          <w:sz w:val="24"/>
          <w:szCs w:val="24"/>
        </w:rPr>
        <w:t>Post SA5#102 email approval status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p w:rsidR="00B33A18" w:rsidRDefault="00B33A18" w:rsidP="00CB73D0"/>
    <w:tbl>
      <w:tblPr>
        <w:tblW w:w="11310" w:type="dxa"/>
        <w:jc w:val="center"/>
        <w:tblCellSpacing w:w="0" w:type="dxa"/>
        <w:tblInd w:w="-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099"/>
        <w:gridCol w:w="4320"/>
        <w:gridCol w:w="1350"/>
        <w:gridCol w:w="886"/>
        <w:gridCol w:w="850"/>
        <w:gridCol w:w="709"/>
        <w:gridCol w:w="1245"/>
      </w:tblGrid>
      <w:tr w:rsidR="00CB73D0" w:rsidRPr="00BC25D2" w:rsidTr="006A3816">
        <w:trPr>
          <w:tblHeader/>
          <w:tblCellSpacing w:w="0" w:type="dxa"/>
          <w:jc w:val="center"/>
        </w:trPr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109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</w:p>
        </w:tc>
        <w:tc>
          <w:tcPr>
            <w:tcW w:w="4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3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8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7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12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A86347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4021FD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21FD" w:rsidRDefault="004021FD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21FD" w:rsidRDefault="004021FD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S5-154454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21FD" w:rsidRDefault="004021FD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LS reply on Data Volume measurements for RAN sharing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021FD" w:rsidRDefault="004021FD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 Networks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021FD" w:rsidRPr="00CB73D0" w:rsidRDefault="006B48B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6B48B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021FD" w:rsidRPr="00CB73D0" w:rsidRDefault="006B48B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Sep </w:t>
            </w:r>
            <w:r w:rsidR="002C3B99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11</w:t>
            </w:r>
            <w:r w:rsidR="002C3B99" w:rsidRPr="002C3B9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2C3B99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021FD" w:rsidRPr="00CB73D0" w:rsidRDefault="004646C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14</w:t>
            </w:r>
            <w:r w:rsidRPr="004646C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021FD" w:rsidRPr="00CB73D0" w:rsidRDefault="004646C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14D8E" w:rsidRPr="00FD53F5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8E" w:rsidRDefault="00514D8E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8E" w:rsidRDefault="00514D8E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S5-154350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8E" w:rsidRDefault="00514D8E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Presentation sheet for 28.680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8E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14D8E" w:rsidRPr="00CB73D0" w:rsidRDefault="00600554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Sep 1</w:t>
            </w:r>
            <w:r w:rsidRPr="00600554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14D8E" w:rsidRPr="00CB73D0" w:rsidRDefault="0060055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60055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14D8E" w:rsidRPr="00CB73D0" w:rsidRDefault="000E1D2F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14D8E" w:rsidRPr="000E1D2F" w:rsidRDefault="000E1D2F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3F6DA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Default="003F6DA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Default="003F6DA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S5-154351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Default="003F6DA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Presentation sheet for 28.682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CB73D0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Sep 1</w:t>
            </w:r>
            <w:r w:rsidRPr="00600554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st</w:t>
            </w: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CB73D0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60055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CB73D0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0E1D2F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D1985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AD1985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AD1985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S5-154352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AD1985" w:rsidP="004D5F4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New draft TS 28.680</w:t>
            </w:r>
            <w:r w:rsidR="00604305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-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Wireless Local Area Network (WLAN) management;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Concepts and requirements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CB73D0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31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CB73D0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CB73D0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0E1D2F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D1985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AD1985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AD1985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AD1985" w:rsidP="004D5F4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New draft TS 28.681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-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Wireless Local Area Network (WLAN)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Network Resource Model (NRM)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Integration Reference Point (IRP);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Requirements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D1985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CB73D0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31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CB73D0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CB73D0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D1985" w:rsidRPr="000E1D2F" w:rsidRDefault="00AD198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0F6CE1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0F6CE1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0F6CE1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0F6CE1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New draft TS 28.682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-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Wireless Local Area Network (WLAN) Network Resource Model (NRM)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Integration Reference Point (IRP);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Information Service (IS)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CB73D0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31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CB73D0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CB73D0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0E1D2F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0F6CE1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0F6CE1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0F6CE1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S5-154355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0F6CE1" w:rsidP="004D5F4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New draft TS 28.683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-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Wireless Local Area Network (WLAN)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Network Resource Model (NRM)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Integration Reference Point (IRP);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Solution Set (SS) definitions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6CE1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CB73D0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31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CB73D0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2E22D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CB73D0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F6CE1" w:rsidRPr="000E1D2F" w:rsidRDefault="000F6CE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3F6DA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3F6DA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6DA4">
              <w:rPr>
                <w:rFonts w:ascii="Arial" w:hAnsi="Arial" w:cs="Arial"/>
                <w:color w:val="000000"/>
                <w:lang w:eastAsia="en-GB"/>
              </w:rPr>
              <w:t>6.4.2.2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3F6DA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6DA4">
              <w:rPr>
                <w:rFonts w:ascii="Arial" w:hAnsi="Arial" w:cs="Arial"/>
                <w:color w:val="000000"/>
                <w:lang w:eastAsia="en-GB"/>
              </w:rPr>
              <w:t>S5-154356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3F6DA4" w:rsidP="004D5F4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6DA4">
              <w:rPr>
                <w:rFonts w:ascii="Arial" w:hAnsi="Arial" w:cs="Arial"/>
                <w:color w:val="000000"/>
                <w:lang w:eastAsia="en-GB"/>
              </w:rPr>
              <w:t>New draft TS 28.403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-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Performance Management (PM);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Performance measurements for</w:t>
            </w:r>
            <w:r w:rsidR="004D5F4A">
              <w:rPr>
                <w:rFonts w:ascii="Arial" w:hAnsi="Arial" w:cs="Arial"/>
                <w:color w:val="000000"/>
                <w:lang w:eastAsia="en-GB"/>
              </w:rPr>
              <w:t xml:space="preserve"> 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>Wireless Local Area Network (WLAN)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4D5F4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3F6DA4" w:rsidRDefault="003F6DA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31</w:t>
            </w: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3F6DA4" w:rsidRDefault="003F6DA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CB73D0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0E1D2F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3F6DA4" w:rsidRPr="00790F98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3F6DA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6DA4">
              <w:rPr>
                <w:rFonts w:ascii="Arial" w:hAnsi="Arial" w:cs="Arial"/>
                <w:color w:val="000000"/>
                <w:lang w:eastAsia="en-GB"/>
              </w:rPr>
              <w:t>6.4.2.2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3F6DA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6DA4">
              <w:rPr>
                <w:rFonts w:ascii="Arial" w:hAnsi="Arial" w:cs="Arial"/>
                <w:color w:val="000000"/>
                <w:lang w:eastAsia="en-GB"/>
              </w:rPr>
              <w:t>S5-154360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3F6DA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6DA4">
              <w:rPr>
                <w:rFonts w:ascii="Arial" w:hAnsi="Arial" w:cs="Arial"/>
                <w:color w:val="000000"/>
                <w:lang w:eastAsia="en-GB"/>
              </w:rPr>
              <w:t>presentation sheet TS 28.403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6DA4" w:rsidRPr="003F6DA4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Intel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3F6DA4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3F6DA4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Sep 1</w:t>
            </w:r>
            <w:r w:rsidRPr="003F6DA4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st</w:t>
            </w:r>
            <w:r w:rsidRPr="003F6DA4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3F6DA4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3F6DA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CB73D0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F6DA4" w:rsidRPr="000E1D2F" w:rsidRDefault="003F6DA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0E1D2F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0E5268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4D5F4A" w:rsidRDefault="000E5268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6.4.4.1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4D5F4A" w:rsidRDefault="000E5268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S5-154434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4D5F4A" w:rsidRDefault="000E5268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new Draft TS 28.500</w:t>
            </w:r>
            <w:r w:rsidR="004D5F4A" w:rsidRPr="004D5F4A">
              <w:rPr>
                <w:rFonts w:ascii="Arial" w:hAnsi="Arial" w:cs="Arial"/>
                <w:color w:val="000000"/>
                <w:lang w:eastAsia="en-GB"/>
              </w:rPr>
              <w:t xml:space="preserve"> - Management concept, architecture and requirements for mobile networks that include virtualized network functions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4D5F4A" w:rsidRDefault="004D5F4A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4D5F4A" w:rsidRDefault="000E5268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4D5F4A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Sep 1</w:t>
            </w:r>
            <w:r w:rsidRPr="004D5F4A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st</w:t>
            </w:r>
            <w:r w:rsidRPr="004D5F4A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4D5F4A" w:rsidRDefault="000E5268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4D5F4A" w:rsidRDefault="004D5F4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10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4D5F4A" w:rsidRDefault="004D5F4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0E5268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124F8A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124F8A">
              <w:rPr>
                <w:rFonts w:ascii="Arial" w:hAnsi="Arial" w:cs="Arial"/>
                <w:color w:val="000000"/>
                <w:lang w:eastAsia="en-GB"/>
              </w:rPr>
              <w:t>S5-154362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124F8A" w:rsidRDefault="000E5268" w:rsidP="007007BC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124F8A">
              <w:rPr>
                <w:rFonts w:ascii="Arial" w:hAnsi="Arial" w:cs="Arial"/>
                <w:color w:val="000000"/>
                <w:lang w:eastAsia="en-GB"/>
              </w:rPr>
              <w:t>pCR on TR 32 860 Non uniform load distribution PS and solution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124F8A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124F8A">
              <w:rPr>
                <w:rFonts w:ascii="Arial" w:hAnsi="Arial" w:cs="Arial"/>
                <w:color w:val="000000"/>
                <w:lang w:eastAsia="en-GB"/>
              </w:rPr>
              <w:t>Ericsson Inc.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124F8A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24F8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10</w:t>
            </w:r>
            <w:r w:rsidRPr="00124F8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124F8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EF4422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</w:t>
            </w:r>
            <w:r w:rsidR="00D63323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5</w:t>
            </w:r>
            <w:r w:rsidR="00D63323" w:rsidRPr="00D633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D63323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761BBE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2</w:t>
            </w:r>
            <w:r w:rsidRPr="00761BB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5F0E16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 agreed</w:t>
            </w:r>
          </w:p>
        </w:tc>
      </w:tr>
      <w:tr w:rsidR="000E5268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124F8A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124F8A">
              <w:rPr>
                <w:rFonts w:ascii="Arial" w:hAnsi="Arial" w:cs="Arial"/>
                <w:color w:val="000000"/>
                <w:lang w:eastAsia="en-GB"/>
              </w:rPr>
              <w:t>S5-154363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124F8A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124F8A">
              <w:rPr>
                <w:rFonts w:ascii="Arial" w:hAnsi="Arial" w:cs="Arial"/>
                <w:color w:val="000000"/>
                <w:lang w:eastAsia="en-GB"/>
              </w:rPr>
              <w:t>TR 32 860 MLB Algorithm misalignment PS and solution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E5268" w:rsidRPr="00124F8A" w:rsidRDefault="000E5268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124F8A">
              <w:rPr>
                <w:rFonts w:ascii="Arial" w:hAnsi="Arial" w:cs="Arial"/>
                <w:color w:val="000000"/>
                <w:lang w:eastAsia="en-GB"/>
              </w:rPr>
              <w:t>Ericsson Inc.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124F8A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24F8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10</w:t>
            </w:r>
            <w:r w:rsidRPr="00124F8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D6332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25</w:t>
            </w:r>
            <w:r w:rsidRPr="00D633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761BBE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28</w:t>
            </w:r>
            <w:r w:rsidRPr="00761BB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0E5268" w:rsidRPr="00124F8A" w:rsidRDefault="006D6AC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S5-154364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pCR 32.860 Example of MLB </w:t>
            </w:r>
            <w:proofErr w:type="spellStart"/>
            <w:r>
              <w:rPr>
                <w:rFonts w:ascii="Arial" w:hAnsi="Arial" w:cs="Arial"/>
                <w:color w:val="000000"/>
                <w:lang w:eastAsia="en-GB"/>
              </w:rPr>
              <w:t>behavior</w:t>
            </w:r>
            <w:proofErr w:type="spellEnd"/>
            <w:r>
              <w:rPr>
                <w:rFonts w:ascii="Arial" w:hAnsi="Arial" w:cs="Arial"/>
                <w:color w:val="000000"/>
                <w:lang w:eastAsia="en-GB"/>
              </w:rPr>
              <w:t xml:space="preserve"> in multi-vendor network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Cisco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3B3FC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25</w:t>
            </w:r>
            <w:r w:rsidRPr="00D633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124F8A" w:rsidRDefault="006D6AC4" w:rsidP="005C0A39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28</w:t>
            </w:r>
            <w:r w:rsidRPr="00761BB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425B1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</w:t>
            </w:r>
            <w:bookmarkStart w:id="0" w:name="_GoBack"/>
            <w:bookmarkEnd w:id="0"/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S5-154464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32.860 Correction to 4.2.1.4.1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Cisco </w:t>
            </w:r>
            <w:r>
              <w:rPr>
                <w:rFonts w:ascii="Arial" w:hAnsi="Arial" w:cs="Arial"/>
                <w:color w:val="000000"/>
                <w:lang w:eastAsia="en-GB"/>
              </w:rPr>
              <w:lastRenderedPageBreak/>
              <w:t>Systems Belgium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lastRenderedPageBreak/>
              <w:t>Sep 1</w:t>
            </w:r>
            <w:r w:rsidRPr="003B3FC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25</w:t>
            </w:r>
            <w:r w:rsidRPr="00D6332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28</w:t>
            </w:r>
            <w:r w:rsidRPr="00761BB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 agreed</w:t>
            </w:r>
          </w:p>
        </w:tc>
      </w:tr>
      <w:tr w:rsidR="006D6AC4" w:rsidRPr="00EA4440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A9177F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A9177F">
              <w:rPr>
                <w:rFonts w:ascii="Arial" w:hAnsi="Arial" w:cs="Arial"/>
                <w:color w:val="000000"/>
                <w:lang w:eastAsia="en-GB"/>
              </w:rPr>
              <w:lastRenderedPageBreak/>
              <w:t>6.5.1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A9177F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A9177F">
              <w:rPr>
                <w:rFonts w:ascii="Arial" w:hAnsi="Arial" w:cs="Arial"/>
                <w:color w:val="000000"/>
                <w:lang w:eastAsia="en-GB"/>
              </w:rPr>
              <w:t>S5-154365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A9177F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A9177F">
              <w:rPr>
                <w:rFonts w:ascii="Arial" w:hAnsi="Arial" w:cs="Arial"/>
                <w:color w:val="000000"/>
                <w:lang w:eastAsia="en-GB"/>
              </w:rPr>
              <w:t>new draft TR 32.860 - Study on enhancement of OAM aspects of distributed Self-Organizing Network (SON) functions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A9177F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A9177F">
              <w:rPr>
                <w:rFonts w:ascii="Arial" w:hAnsi="Arial" w:cs="Arial"/>
                <w:color w:val="000000"/>
                <w:lang w:eastAsia="en-GB"/>
              </w:rPr>
              <w:t>Cisco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A9177F" w:rsidRDefault="006D6AC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28</w:t>
            </w:r>
            <w:r w:rsidRPr="0013787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A9177F" w:rsidRDefault="006D6AC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1</w:t>
            </w:r>
            <w:r w:rsidRPr="0013787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A9177F" w:rsidRDefault="006D6AC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2</w:t>
            </w:r>
            <w:r w:rsidRPr="0013787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A9177F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S5-154418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draft TR 32.861 - </w:t>
            </w:r>
            <w:r w:rsidRPr="004D5F4A">
              <w:rPr>
                <w:rFonts w:ascii="Arial" w:hAnsi="Arial" w:cs="Arial"/>
                <w:color w:val="000000"/>
                <w:lang w:eastAsia="en-GB"/>
              </w:rPr>
              <w:t>Study on Application and Partitioning of Itf-N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93492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93492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9</w:t>
            </w:r>
            <w:r w:rsidRPr="00CF7EE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S5-154449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Cover sheet TR 32.861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93492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93492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9</w:t>
            </w:r>
            <w:r w:rsidRPr="00CF7EE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S5-154292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pCR on TR 32.842 Scaling trigger and decision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Ericsson Inc.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D95C8D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Cancelled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S5-154452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Presentation TR 32.842 to SA for approval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China Mobile Com. Corporation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3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10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6.5.3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S5-154423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new Draft TR 32.842 - Study on network management of Virtualized Networks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4D5F4A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4D5F4A">
              <w:rPr>
                <w:rFonts w:ascii="Arial" w:hAnsi="Arial" w:cs="Arial"/>
                <w:color w:val="000000"/>
                <w:lang w:eastAsia="en-GB"/>
              </w:rPr>
              <w:t>China Mobile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3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10</w:t>
            </w: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4D5F4A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6.5.4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S5-154357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New draft TR 32.862 - </w:t>
            </w:r>
            <w:r w:rsidRPr="004D5F4A">
              <w:rPr>
                <w:rFonts w:ascii="Arial" w:hAnsi="Arial" w:cs="Arial"/>
                <w:color w:val="000000"/>
                <w:lang w:eastAsia="en-GB"/>
              </w:rPr>
              <w:t>Study on KQIs for service experience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6</w:t>
            </w:r>
            <w:r w:rsidRPr="007F0B8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11</w:t>
            </w:r>
            <w:r w:rsidRPr="007F0B8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13</w:t>
            </w:r>
            <w:r w:rsidRPr="00EA472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7F0B85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  <w:highlight w:val="yellow"/>
              </w:rPr>
            </w:pPr>
            <w:r w:rsidRPr="004D5F4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S5-154447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Update on LSA related activities in ETSI TC RRS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 Networks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28</w:t>
            </w:r>
            <w:r w:rsidRPr="0001249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1249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9</w:t>
            </w:r>
            <w:r w:rsidRPr="002C3B9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S5-154456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LS on LSA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RED technologies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31</w:t>
            </w:r>
            <w:r w:rsidRPr="00C13D3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C13D3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DE475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6.5.5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S5-154383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new draft TR LSA 32.855 - </w:t>
            </w:r>
            <w:r w:rsidRPr="004D5F4A">
              <w:rPr>
                <w:rFonts w:ascii="Arial" w:hAnsi="Arial" w:cs="Arial"/>
                <w:color w:val="000000"/>
                <w:lang w:eastAsia="en-GB"/>
              </w:rPr>
              <w:t>Study on OAM support for Licensed Shared Access (LSA)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Nokia Networks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19757B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Aug 28</w:t>
            </w:r>
            <w:r w:rsidRPr="000F068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9E1A63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F068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9</w:t>
            </w:r>
            <w:r w:rsidRPr="00CF7EE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7.2.1.1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S5-154426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Draft TR 32.838 - </w:t>
            </w:r>
            <w:r w:rsidRPr="004D5F4A">
              <w:rPr>
                <w:rFonts w:ascii="Arial" w:hAnsi="Arial" w:cs="Arial"/>
                <w:color w:val="000000"/>
                <w:lang w:eastAsia="en-GB"/>
              </w:rPr>
              <w:t>Gap analysis between 3GPP SA5 specifications and Next Generation Mobile Networks (NGMN) Top Operational Efficiency (OPE) Recommendations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Huawei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7</w:t>
            </w:r>
            <w:r w:rsidRPr="00721AC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11</w:t>
            </w:r>
            <w:r w:rsidRPr="0006508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12</w:t>
            </w:r>
            <w:r w:rsidRPr="002243E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8.4.1.1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S5-154413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 xml:space="preserve">New draft TR 32.843 - </w:t>
            </w:r>
            <w:r w:rsidRPr="004D5F4A">
              <w:rPr>
                <w:rFonts w:ascii="Arial" w:hAnsi="Arial" w:cs="Arial"/>
                <w:color w:val="000000"/>
                <w:lang w:eastAsia="en-GB"/>
              </w:rPr>
              <w:t>Study on Inter-PLMN PS domain online charging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Default="006D6AC4" w:rsidP="00F2546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lang w:eastAsia="en-GB"/>
              </w:rPr>
              <w:t>Alcatel-Lucent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0F068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0F068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9</w:t>
            </w:r>
            <w:r w:rsidRPr="00A7356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B73D0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B4B53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B4B53">
              <w:rPr>
                <w:rFonts w:ascii="Arial" w:hAnsi="Arial" w:cs="Arial"/>
                <w:color w:val="000000"/>
                <w:lang w:eastAsia="en-GB"/>
              </w:rPr>
              <w:t>8.5.1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A7BF6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A7BF6">
              <w:rPr>
                <w:rFonts w:ascii="Arial" w:hAnsi="Arial" w:cs="Arial"/>
                <w:color w:val="000000"/>
                <w:lang w:eastAsia="en-GB"/>
              </w:rPr>
              <w:t>S5-154412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A7BF6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A7BF6">
              <w:rPr>
                <w:rFonts w:ascii="Arial" w:hAnsi="Arial" w:cs="Arial"/>
                <w:color w:val="000000"/>
                <w:lang w:eastAsia="en-GB"/>
              </w:rPr>
              <w:t>New draft TR 32.850 - Study on determination of completeness of charging information in IMS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A7BF6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A7BF6">
              <w:rPr>
                <w:rFonts w:ascii="Arial" w:hAnsi="Arial" w:cs="Arial"/>
                <w:color w:val="000000"/>
                <w:lang w:eastAsia="en-GB"/>
              </w:rPr>
              <w:t>Deutsche Telekom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11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D6AC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B4B53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B4B53">
              <w:rPr>
                <w:rFonts w:ascii="Arial" w:hAnsi="Arial" w:cs="Arial"/>
                <w:color w:val="000000"/>
                <w:lang w:eastAsia="en-GB"/>
              </w:rPr>
              <w:t>8.5.2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A7BF6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A7BF6">
              <w:rPr>
                <w:rFonts w:ascii="Arial" w:hAnsi="Arial" w:cs="Arial"/>
                <w:color w:val="000000"/>
                <w:lang w:eastAsia="en-GB"/>
              </w:rPr>
              <w:t>S5-154414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A7BF6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A7BF6">
              <w:rPr>
                <w:rFonts w:ascii="Arial" w:hAnsi="Arial" w:cs="Arial"/>
                <w:color w:val="000000"/>
                <w:lang w:eastAsia="en-GB"/>
              </w:rPr>
              <w:t>New draft TR 32.869 - Study on Overload Control for Diameter Charging Applications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6AC4" w:rsidRPr="00CA7BF6" w:rsidRDefault="006D6AC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CA7BF6">
              <w:rPr>
                <w:rFonts w:ascii="Arial" w:hAnsi="Arial" w:cs="Arial"/>
                <w:color w:val="000000"/>
                <w:lang w:eastAsia="en-GB"/>
              </w:rPr>
              <w:t>ZTE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8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406209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Sep 11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D6AC4" w:rsidRPr="00CA7BF6" w:rsidRDefault="006D6AC4" w:rsidP="00406209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CA7B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</w:tbl>
    <w:p w:rsidR="00CB73D0" w:rsidRPr="00B27563" w:rsidRDefault="00CB73D0" w:rsidP="00CB73D0"/>
    <w:sectPr w:rsidR="00CB73D0" w:rsidRPr="00B27563" w:rsidSect="007F789B">
      <w:foot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46" w:rsidRDefault="00246C46">
      <w:r>
        <w:separator/>
      </w:r>
    </w:p>
  </w:endnote>
  <w:endnote w:type="continuationSeparator" w:id="0">
    <w:p w:rsidR="00246C46" w:rsidRDefault="0024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Footer"/>
    </w:pPr>
    <w:r>
      <w:rPr>
        <w:rStyle w:val="PageNumber"/>
      </w:rPr>
      <w:fldChar w:fldCharType="begin"/>
    </w:r>
    <w:r w:rsidR="006A15C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77EE">
      <w:rPr>
        <w:rStyle w:val="PageNumber"/>
      </w:rPr>
      <w:t>1</w:t>
    </w:r>
    <w:r>
      <w:rPr>
        <w:rStyle w:val="PageNumber"/>
      </w:rPr>
      <w:fldChar w:fldCharType="end"/>
    </w:r>
    <w:r w:rsidR="006A15CB">
      <w:rPr>
        <w:rStyle w:val="PageNumber"/>
      </w:rPr>
      <w:t>/</w:t>
    </w:r>
    <w:r>
      <w:rPr>
        <w:rStyle w:val="PageNumber"/>
      </w:rPr>
      <w:fldChar w:fldCharType="begin"/>
    </w:r>
    <w:r w:rsidR="006A15C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77E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46" w:rsidRDefault="00246C46">
      <w:r>
        <w:separator/>
      </w:r>
    </w:p>
  </w:footnote>
  <w:footnote w:type="continuationSeparator" w:id="0">
    <w:p w:rsidR="00246C46" w:rsidRDefault="00246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A85"/>
    <w:rsid w:val="00025770"/>
    <w:rsid w:val="00033C1A"/>
    <w:rsid w:val="00035239"/>
    <w:rsid w:val="0003726C"/>
    <w:rsid w:val="0003778B"/>
    <w:rsid w:val="00043BD6"/>
    <w:rsid w:val="00044719"/>
    <w:rsid w:val="000477F0"/>
    <w:rsid w:val="0005205E"/>
    <w:rsid w:val="00052679"/>
    <w:rsid w:val="00052CD3"/>
    <w:rsid w:val="00057329"/>
    <w:rsid w:val="00057DBE"/>
    <w:rsid w:val="0006161B"/>
    <w:rsid w:val="00062DA6"/>
    <w:rsid w:val="00065085"/>
    <w:rsid w:val="00070EAF"/>
    <w:rsid w:val="00071C81"/>
    <w:rsid w:val="00073F3A"/>
    <w:rsid w:val="00073FB0"/>
    <w:rsid w:val="00074BF2"/>
    <w:rsid w:val="00077D69"/>
    <w:rsid w:val="00080678"/>
    <w:rsid w:val="00081A7A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3307"/>
    <w:rsid w:val="000A52E1"/>
    <w:rsid w:val="000A6917"/>
    <w:rsid w:val="000A6C0E"/>
    <w:rsid w:val="000A6DBF"/>
    <w:rsid w:val="000B225C"/>
    <w:rsid w:val="000B4050"/>
    <w:rsid w:val="000B4F03"/>
    <w:rsid w:val="000B75CA"/>
    <w:rsid w:val="000C047F"/>
    <w:rsid w:val="000C5FE1"/>
    <w:rsid w:val="000C66E7"/>
    <w:rsid w:val="000D228D"/>
    <w:rsid w:val="000D53A3"/>
    <w:rsid w:val="000D740C"/>
    <w:rsid w:val="000E1D2F"/>
    <w:rsid w:val="000E31E6"/>
    <w:rsid w:val="000E46D3"/>
    <w:rsid w:val="000E5268"/>
    <w:rsid w:val="000F0681"/>
    <w:rsid w:val="000F3974"/>
    <w:rsid w:val="000F4076"/>
    <w:rsid w:val="000F4125"/>
    <w:rsid w:val="000F6CE1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24F8A"/>
    <w:rsid w:val="00137871"/>
    <w:rsid w:val="00141E2F"/>
    <w:rsid w:val="00144609"/>
    <w:rsid w:val="00144C81"/>
    <w:rsid w:val="00147FF9"/>
    <w:rsid w:val="00151614"/>
    <w:rsid w:val="0015406B"/>
    <w:rsid w:val="00156E3A"/>
    <w:rsid w:val="00162529"/>
    <w:rsid w:val="0016659D"/>
    <w:rsid w:val="00166DC7"/>
    <w:rsid w:val="001719C7"/>
    <w:rsid w:val="00177DFF"/>
    <w:rsid w:val="001802BF"/>
    <w:rsid w:val="00181B71"/>
    <w:rsid w:val="00184230"/>
    <w:rsid w:val="00187EED"/>
    <w:rsid w:val="00192D8E"/>
    <w:rsid w:val="0019757B"/>
    <w:rsid w:val="001A1926"/>
    <w:rsid w:val="001A3485"/>
    <w:rsid w:val="001A3834"/>
    <w:rsid w:val="001A3B0A"/>
    <w:rsid w:val="001A3D3E"/>
    <w:rsid w:val="001A4EEA"/>
    <w:rsid w:val="001A72C0"/>
    <w:rsid w:val="001B0A38"/>
    <w:rsid w:val="001B189F"/>
    <w:rsid w:val="001B7564"/>
    <w:rsid w:val="001B7856"/>
    <w:rsid w:val="001C5877"/>
    <w:rsid w:val="001C70E0"/>
    <w:rsid w:val="001D0077"/>
    <w:rsid w:val="001D176E"/>
    <w:rsid w:val="001D3543"/>
    <w:rsid w:val="001D39AB"/>
    <w:rsid w:val="001D4AF6"/>
    <w:rsid w:val="001D5A7C"/>
    <w:rsid w:val="001E0AB2"/>
    <w:rsid w:val="001E15D5"/>
    <w:rsid w:val="001F1614"/>
    <w:rsid w:val="001F1AA4"/>
    <w:rsid w:val="001F27CA"/>
    <w:rsid w:val="001F3570"/>
    <w:rsid w:val="001F5A01"/>
    <w:rsid w:val="00200DB8"/>
    <w:rsid w:val="00212DAB"/>
    <w:rsid w:val="0021303F"/>
    <w:rsid w:val="002243EC"/>
    <w:rsid w:val="0022442D"/>
    <w:rsid w:val="00226CC2"/>
    <w:rsid w:val="00227950"/>
    <w:rsid w:val="00230631"/>
    <w:rsid w:val="00231A34"/>
    <w:rsid w:val="002329AC"/>
    <w:rsid w:val="00235D14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D22"/>
    <w:rsid w:val="00273144"/>
    <w:rsid w:val="00273DEE"/>
    <w:rsid w:val="0027575F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562C"/>
    <w:rsid w:val="002A20C5"/>
    <w:rsid w:val="002A4987"/>
    <w:rsid w:val="002A6E48"/>
    <w:rsid w:val="002B0B16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E2B"/>
    <w:rsid w:val="002D7B0D"/>
    <w:rsid w:val="002E22D6"/>
    <w:rsid w:val="002E3CA3"/>
    <w:rsid w:val="002E3EE6"/>
    <w:rsid w:val="002F29A5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44784"/>
    <w:rsid w:val="00344837"/>
    <w:rsid w:val="003537B2"/>
    <w:rsid w:val="00353B0E"/>
    <w:rsid w:val="003607F0"/>
    <w:rsid w:val="00364112"/>
    <w:rsid w:val="0036526A"/>
    <w:rsid w:val="0036623B"/>
    <w:rsid w:val="00371D90"/>
    <w:rsid w:val="00374FD1"/>
    <w:rsid w:val="0037559E"/>
    <w:rsid w:val="00377766"/>
    <w:rsid w:val="0037798D"/>
    <w:rsid w:val="003818A8"/>
    <w:rsid w:val="00382779"/>
    <w:rsid w:val="003835CA"/>
    <w:rsid w:val="00384A94"/>
    <w:rsid w:val="00385710"/>
    <w:rsid w:val="00386A6D"/>
    <w:rsid w:val="00386D13"/>
    <w:rsid w:val="00387CA1"/>
    <w:rsid w:val="00391A74"/>
    <w:rsid w:val="00395CB6"/>
    <w:rsid w:val="003A0F54"/>
    <w:rsid w:val="003B0325"/>
    <w:rsid w:val="003B0E34"/>
    <w:rsid w:val="003B2C0B"/>
    <w:rsid w:val="003B3FC7"/>
    <w:rsid w:val="003B4FE5"/>
    <w:rsid w:val="003C53CA"/>
    <w:rsid w:val="003D4522"/>
    <w:rsid w:val="003D4BB0"/>
    <w:rsid w:val="003D734A"/>
    <w:rsid w:val="003E3A35"/>
    <w:rsid w:val="003E422E"/>
    <w:rsid w:val="003E5554"/>
    <w:rsid w:val="003E5FC3"/>
    <w:rsid w:val="003F1C09"/>
    <w:rsid w:val="003F3194"/>
    <w:rsid w:val="003F3364"/>
    <w:rsid w:val="003F36CD"/>
    <w:rsid w:val="003F671C"/>
    <w:rsid w:val="003F6DA4"/>
    <w:rsid w:val="003F6E4C"/>
    <w:rsid w:val="004010A1"/>
    <w:rsid w:val="004021FD"/>
    <w:rsid w:val="00402843"/>
    <w:rsid w:val="00402FCA"/>
    <w:rsid w:val="0040392D"/>
    <w:rsid w:val="00403EB4"/>
    <w:rsid w:val="004047FB"/>
    <w:rsid w:val="0040749A"/>
    <w:rsid w:val="00411350"/>
    <w:rsid w:val="004132EA"/>
    <w:rsid w:val="004178B0"/>
    <w:rsid w:val="00420B51"/>
    <w:rsid w:val="00421B4E"/>
    <w:rsid w:val="0042240D"/>
    <w:rsid w:val="00422F66"/>
    <w:rsid w:val="00424D0D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6AF1"/>
    <w:rsid w:val="0045747D"/>
    <w:rsid w:val="0046028B"/>
    <w:rsid w:val="00461369"/>
    <w:rsid w:val="004622C6"/>
    <w:rsid w:val="004646C5"/>
    <w:rsid w:val="00464A18"/>
    <w:rsid w:val="00465305"/>
    <w:rsid w:val="00466816"/>
    <w:rsid w:val="00472DB9"/>
    <w:rsid w:val="0048124A"/>
    <w:rsid w:val="00481F3B"/>
    <w:rsid w:val="00486362"/>
    <w:rsid w:val="004877EE"/>
    <w:rsid w:val="0049072B"/>
    <w:rsid w:val="0049123B"/>
    <w:rsid w:val="00491A7F"/>
    <w:rsid w:val="0049254C"/>
    <w:rsid w:val="004939C4"/>
    <w:rsid w:val="004966B7"/>
    <w:rsid w:val="004A211A"/>
    <w:rsid w:val="004A2A28"/>
    <w:rsid w:val="004A5664"/>
    <w:rsid w:val="004A5797"/>
    <w:rsid w:val="004A587B"/>
    <w:rsid w:val="004A5C35"/>
    <w:rsid w:val="004B03FF"/>
    <w:rsid w:val="004B1D16"/>
    <w:rsid w:val="004B294E"/>
    <w:rsid w:val="004B2C70"/>
    <w:rsid w:val="004C1BFF"/>
    <w:rsid w:val="004C1EB7"/>
    <w:rsid w:val="004C7717"/>
    <w:rsid w:val="004D1CDB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5FC9"/>
    <w:rsid w:val="004E6CCE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207CA"/>
    <w:rsid w:val="00520BCE"/>
    <w:rsid w:val="00520DF8"/>
    <w:rsid w:val="00523AD9"/>
    <w:rsid w:val="00523D63"/>
    <w:rsid w:val="005254BF"/>
    <w:rsid w:val="00525F69"/>
    <w:rsid w:val="00532273"/>
    <w:rsid w:val="0053475B"/>
    <w:rsid w:val="005354F4"/>
    <w:rsid w:val="00535B45"/>
    <w:rsid w:val="00537CD2"/>
    <w:rsid w:val="00541EA8"/>
    <w:rsid w:val="005426B2"/>
    <w:rsid w:val="00546D50"/>
    <w:rsid w:val="005474AF"/>
    <w:rsid w:val="00551EE5"/>
    <w:rsid w:val="0055658B"/>
    <w:rsid w:val="005612C7"/>
    <w:rsid w:val="005619DF"/>
    <w:rsid w:val="00563511"/>
    <w:rsid w:val="00563A4B"/>
    <w:rsid w:val="00566975"/>
    <w:rsid w:val="005800F5"/>
    <w:rsid w:val="005816B4"/>
    <w:rsid w:val="00581D27"/>
    <w:rsid w:val="00590831"/>
    <w:rsid w:val="00591F50"/>
    <w:rsid w:val="005923C6"/>
    <w:rsid w:val="00593B09"/>
    <w:rsid w:val="0059723F"/>
    <w:rsid w:val="0059730A"/>
    <w:rsid w:val="00597CC5"/>
    <w:rsid w:val="005A0EB4"/>
    <w:rsid w:val="005A2CE8"/>
    <w:rsid w:val="005A352F"/>
    <w:rsid w:val="005A35D8"/>
    <w:rsid w:val="005A4C09"/>
    <w:rsid w:val="005A67A1"/>
    <w:rsid w:val="005B0610"/>
    <w:rsid w:val="005B20EB"/>
    <w:rsid w:val="005B30BB"/>
    <w:rsid w:val="005B4A87"/>
    <w:rsid w:val="005B50D3"/>
    <w:rsid w:val="005B5166"/>
    <w:rsid w:val="005B62E7"/>
    <w:rsid w:val="005E004D"/>
    <w:rsid w:val="005E2ABE"/>
    <w:rsid w:val="005E2CB6"/>
    <w:rsid w:val="005E4B20"/>
    <w:rsid w:val="005E5996"/>
    <w:rsid w:val="005F047D"/>
    <w:rsid w:val="005F0E16"/>
    <w:rsid w:val="005F17FA"/>
    <w:rsid w:val="005F65F4"/>
    <w:rsid w:val="00600554"/>
    <w:rsid w:val="006030E4"/>
    <w:rsid w:val="00604305"/>
    <w:rsid w:val="00604E7D"/>
    <w:rsid w:val="006100A7"/>
    <w:rsid w:val="0061011C"/>
    <w:rsid w:val="00611503"/>
    <w:rsid w:val="006205F0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56E0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7889"/>
    <w:rsid w:val="00696163"/>
    <w:rsid w:val="0069626B"/>
    <w:rsid w:val="006A15CB"/>
    <w:rsid w:val="006A37C1"/>
    <w:rsid w:val="006A3816"/>
    <w:rsid w:val="006A44AD"/>
    <w:rsid w:val="006B084E"/>
    <w:rsid w:val="006B48B3"/>
    <w:rsid w:val="006B4F3D"/>
    <w:rsid w:val="006B506E"/>
    <w:rsid w:val="006B6D3C"/>
    <w:rsid w:val="006B77A8"/>
    <w:rsid w:val="006B7CC7"/>
    <w:rsid w:val="006C188A"/>
    <w:rsid w:val="006C3A80"/>
    <w:rsid w:val="006C69C4"/>
    <w:rsid w:val="006C7513"/>
    <w:rsid w:val="006D0CBC"/>
    <w:rsid w:val="006D15B4"/>
    <w:rsid w:val="006D58C0"/>
    <w:rsid w:val="006D6AC4"/>
    <w:rsid w:val="006E146B"/>
    <w:rsid w:val="006E18BE"/>
    <w:rsid w:val="006E7CAB"/>
    <w:rsid w:val="006F1CFF"/>
    <w:rsid w:val="007007BC"/>
    <w:rsid w:val="00702CC6"/>
    <w:rsid w:val="007032B5"/>
    <w:rsid w:val="0070341E"/>
    <w:rsid w:val="00703AB0"/>
    <w:rsid w:val="00703C46"/>
    <w:rsid w:val="00706D14"/>
    <w:rsid w:val="00707BCC"/>
    <w:rsid w:val="00710039"/>
    <w:rsid w:val="00713A96"/>
    <w:rsid w:val="00713DA2"/>
    <w:rsid w:val="00714B09"/>
    <w:rsid w:val="00716451"/>
    <w:rsid w:val="00716F0C"/>
    <w:rsid w:val="007210B1"/>
    <w:rsid w:val="00721ACD"/>
    <w:rsid w:val="0072263D"/>
    <w:rsid w:val="00724555"/>
    <w:rsid w:val="00725154"/>
    <w:rsid w:val="00726302"/>
    <w:rsid w:val="0073150D"/>
    <w:rsid w:val="00733B4D"/>
    <w:rsid w:val="007370F4"/>
    <w:rsid w:val="007377E0"/>
    <w:rsid w:val="00744F38"/>
    <w:rsid w:val="00747595"/>
    <w:rsid w:val="007540B0"/>
    <w:rsid w:val="00757F15"/>
    <w:rsid w:val="00761BBE"/>
    <w:rsid w:val="00763FC9"/>
    <w:rsid w:val="00764198"/>
    <w:rsid w:val="00766083"/>
    <w:rsid w:val="00767997"/>
    <w:rsid w:val="007722E8"/>
    <w:rsid w:val="00772889"/>
    <w:rsid w:val="00776C3B"/>
    <w:rsid w:val="007831D3"/>
    <w:rsid w:val="0078331B"/>
    <w:rsid w:val="00784A58"/>
    <w:rsid w:val="00786AF9"/>
    <w:rsid w:val="00790F98"/>
    <w:rsid w:val="007912C1"/>
    <w:rsid w:val="0079204E"/>
    <w:rsid w:val="007A010F"/>
    <w:rsid w:val="007A16E3"/>
    <w:rsid w:val="007A1742"/>
    <w:rsid w:val="007A51C5"/>
    <w:rsid w:val="007A57A2"/>
    <w:rsid w:val="007A691B"/>
    <w:rsid w:val="007B0ED8"/>
    <w:rsid w:val="007B120E"/>
    <w:rsid w:val="007B24AC"/>
    <w:rsid w:val="007B3A58"/>
    <w:rsid w:val="007B56C2"/>
    <w:rsid w:val="007B5E72"/>
    <w:rsid w:val="007C2370"/>
    <w:rsid w:val="007C596C"/>
    <w:rsid w:val="007C5BDE"/>
    <w:rsid w:val="007C63A9"/>
    <w:rsid w:val="007C641A"/>
    <w:rsid w:val="007D043D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5E9E"/>
    <w:rsid w:val="00806541"/>
    <w:rsid w:val="00807CEF"/>
    <w:rsid w:val="00812ED1"/>
    <w:rsid w:val="00814428"/>
    <w:rsid w:val="00820C85"/>
    <w:rsid w:val="00822F1D"/>
    <w:rsid w:val="00824623"/>
    <w:rsid w:val="008267DB"/>
    <w:rsid w:val="00826E1A"/>
    <w:rsid w:val="008315AE"/>
    <w:rsid w:val="00834174"/>
    <w:rsid w:val="00834B33"/>
    <w:rsid w:val="00836A2D"/>
    <w:rsid w:val="00844BF4"/>
    <w:rsid w:val="008500B7"/>
    <w:rsid w:val="00850BAC"/>
    <w:rsid w:val="00850D33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7102"/>
    <w:rsid w:val="00870D67"/>
    <w:rsid w:val="00872A3C"/>
    <w:rsid w:val="00875524"/>
    <w:rsid w:val="0088113D"/>
    <w:rsid w:val="00881369"/>
    <w:rsid w:val="0088454B"/>
    <w:rsid w:val="00884979"/>
    <w:rsid w:val="00890D0D"/>
    <w:rsid w:val="008927CD"/>
    <w:rsid w:val="00893824"/>
    <w:rsid w:val="0089416B"/>
    <w:rsid w:val="008B12EE"/>
    <w:rsid w:val="008B790E"/>
    <w:rsid w:val="008C2A2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39E5"/>
    <w:rsid w:val="008E466C"/>
    <w:rsid w:val="008F22F9"/>
    <w:rsid w:val="008F2CF1"/>
    <w:rsid w:val="008F34B0"/>
    <w:rsid w:val="008F7CCA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2C63"/>
    <w:rsid w:val="00934928"/>
    <w:rsid w:val="00936710"/>
    <w:rsid w:val="00936D6C"/>
    <w:rsid w:val="00937C98"/>
    <w:rsid w:val="00937DB9"/>
    <w:rsid w:val="00944D73"/>
    <w:rsid w:val="00947E2B"/>
    <w:rsid w:val="00952490"/>
    <w:rsid w:val="0095323C"/>
    <w:rsid w:val="00960B8B"/>
    <w:rsid w:val="00963CFF"/>
    <w:rsid w:val="00970476"/>
    <w:rsid w:val="0097379E"/>
    <w:rsid w:val="00975723"/>
    <w:rsid w:val="00980F70"/>
    <w:rsid w:val="00984BF3"/>
    <w:rsid w:val="00986116"/>
    <w:rsid w:val="009869F8"/>
    <w:rsid w:val="00990F48"/>
    <w:rsid w:val="0099125C"/>
    <w:rsid w:val="0099761C"/>
    <w:rsid w:val="009A014F"/>
    <w:rsid w:val="009A2758"/>
    <w:rsid w:val="009A7E19"/>
    <w:rsid w:val="009B34DD"/>
    <w:rsid w:val="009B4CD5"/>
    <w:rsid w:val="009B4F61"/>
    <w:rsid w:val="009B500B"/>
    <w:rsid w:val="009B653D"/>
    <w:rsid w:val="009B7641"/>
    <w:rsid w:val="009C1583"/>
    <w:rsid w:val="009C3802"/>
    <w:rsid w:val="009C3D67"/>
    <w:rsid w:val="009C571C"/>
    <w:rsid w:val="009D04CA"/>
    <w:rsid w:val="009D3AB7"/>
    <w:rsid w:val="009D4471"/>
    <w:rsid w:val="009E11D2"/>
    <w:rsid w:val="009E229F"/>
    <w:rsid w:val="009E4DC6"/>
    <w:rsid w:val="009E4E6B"/>
    <w:rsid w:val="009E6EAA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11EC"/>
    <w:rsid w:val="00A27E65"/>
    <w:rsid w:val="00A32864"/>
    <w:rsid w:val="00A34A5D"/>
    <w:rsid w:val="00A44188"/>
    <w:rsid w:val="00A50029"/>
    <w:rsid w:val="00A5012B"/>
    <w:rsid w:val="00A521B3"/>
    <w:rsid w:val="00A52D67"/>
    <w:rsid w:val="00A550F0"/>
    <w:rsid w:val="00A55227"/>
    <w:rsid w:val="00A55987"/>
    <w:rsid w:val="00A55B3F"/>
    <w:rsid w:val="00A55DBD"/>
    <w:rsid w:val="00A5641D"/>
    <w:rsid w:val="00A57FF8"/>
    <w:rsid w:val="00A61DFD"/>
    <w:rsid w:val="00A641B7"/>
    <w:rsid w:val="00A66DCB"/>
    <w:rsid w:val="00A701CF"/>
    <w:rsid w:val="00A71D7D"/>
    <w:rsid w:val="00A73568"/>
    <w:rsid w:val="00A76AE2"/>
    <w:rsid w:val="00A76F77"/>
    <w:rsid w:val="00A77B20"/>
    <w:rsid w:val="00A80DE0"/>
    <w:rsid w:val="00A82550"/>
    <w:rsid w:val="00A84DA3"/>
    <w:rsid w:val="00A86347"/>
    <w:rsid w:val="00A865E7"/>
    <w:rsid w:val="00A9001C"/>
    <w:rsid w:val="00A911EC"/>
    <w:rsid w:val="00A9177F"/>
    <w:rsid w:val="00A91FBB"/>
    <w:rsid w:val="00A92B01"/>
    <w:rsid w:val="00A97823"/>
    <w:rsid w:val="00AA154C"/>
    <w:rsid w:val="00AB086E"/>
    <w:rsid w:val="00AB1ABA"/>
    <w:rsid w:val="00AB624B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13EC"/>
    <w:rsid w:val="00AE1EC6"/>
    <w:rsid w:val="00AE67EF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465F"/>
    <w:rsid w:val="00B2486D"/>
    <w:rsid w:val="00B27563"/>
    <w:rsid w:val="00B30A9A"/>
    <w:rsid w:val="00B33A18"/>
    <w:rsid w:val="00B37F4F"/>
    <w:rsid w:val="00B42DAE"/>
    <w:rsid w:val="00B45DFC"/>
    <w:rsid w:val="00B46652"/>
    <w:rsid w:val="00B467BC"/>
    <w:rsid w:val="00B47726"/>
    <w:rsid w:val="00B5258F"/>
    <w:rsid w:val="00B556C9"/>
    <w:rsid w:val="00B5577A"/>
    <w:rsid w:val="00B5593D"/>
    <w:rsid w:val="00B6037E"/>
    <w:rsid w:val="00B63A3B"/>
    <w:rsid w:val="00B649DD"/>
    <w:rsid w:val="00B6588A"/>
    <w:rsid w:val="00B65D29"/>
    <w:rsid w:val="00B663B7"/>
    <w:rsid w:val="00B71308"/>
    <w:rsid w:val="00B74BA2"/>
    <w:rsid w:val="00B750EA"/>
    <w:rsid w:val="00B76185"/>
    <w:rsid w:val="00B76F7E"/>
    <w:rsid w:val="00B772DD"/>
    <w:rsid w:val="00B81782"/>
    <w:rsid w:val="00B82CFC"/>
    <w:rsid w:val="00B82ECD"/>
    <w:rsid w:val="00B91AC3"/>
    <w:rsid w:val="00B97D24"/>
    <w:rsid w:val="00BA0C9F"/>
    <w:rsid w:val="00BA1807"/>
    <w:rsid w:val="00BA68EB"/>
    <w:rsid w:val="00BB130B"/>
    <w:rsid w:val="00BB3374"/>
    <w:rsid w:val="00BC25D2"/>
    <w:rsid w:val="00BC3725"/>
    <w:rsid w:val="00BC48AB"/>
    <w:rsid w:val="00BC4EA9"/>
    <w:rsid w:val="00BC5E39"/>
    <w:rsid w:val="00BC615F"/>
    <w:rsid w:val="00BD33CF"/>
    <w:rsid w:val="00BD3892"/>
    <w:rsid w:val="00BD4863"/>
    <w:rsid w:val="00BD4CD2"/>
    <w:rsid w:val="00BD5D53"/>
    <w:rsid w:val="00BD64F2"/>
    <w:rsid w:val="00BD68C1"/>
    <w:rsid w:val="00BE2305"/>
    <w:rsid w:val="00BE2AB4"/>
    <w:rsid w:val="00BE3EE7"/>
    <w:rsid w:val="00BE69C2"/>
    <w:rsid w:val="00BE6C29"/>
    <w:rsid w:val="00BF3EEF"/>
    <w:rsid w:val="00C0118A"/>
    <w:rsid w:val="00C022DF"/>
    <w:rsid w:val="00C0469F"/>
    <w:rsid w:val="00C130BC"/>
    <w:rsid w:val="00C13D3D"/>
    <w:rsid w:val="00C15603"/>
    <w:rsid w:val="00C15711"/>
    <w:rsid w:val="00C16BC7"/>
    <w:rsid w:val="00C21241"/>
    <w:rsid w:val="00C24322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3B6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67BC"/>
    <w:rsid w:val="00C67A47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A6D88"/>
    <w:rsid w:val="00CA7BF6"/>
    <w:rsid w:val="00CB3B3F"/>
    <w:rsid w:val="00CB4B53"/>
    <w:rsid w:val="00CB73D0"/>
    <w:rsid w:val="00CB7AC2"/>
    <w:rsid w:val="00CC45A5"/>
    <w:rsid w:val="00CC641C"/>
    <w:rsid w:val="00CC6F00"/>
    <w:rsid w:val="00CC7771"/>
    <w:rsid w:val="00CE073E"/>
    <w:rsid w:val="00CE23EA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33A6"/>
    <w:rsid w:val="00D26050"/>
    <w:rsid w:val="00D26114"/>
    <w:rsid w:val="00D277C7"/>
    <w:rsid w:val="00D36834"/>
    <w:rsid w:val="00D37DA8"/>
    <w:rsid w:val="00D41C67"/>
    <w:rsid w:val="00D41ED6"/>
    <w:rsid w:val="00D452BD"/>
    <w:rsid w:val="00D45BE0"/>
    <w:rsid w:val="00D463B9"/>
    <w:rsid w:val="00D469FC"/>
    <w:rsid w:val="00D47349"/>
    <w:rsid w:val="00D500E9"/>
    <w:rsid w:val="00D50411"/>
    <w:rsid w:val="00D50446"/>
    <w:rsid w:val="00D526C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70B39"/>
    <w:rsid w:val="00D7116A"/>
    <w:rsid w:val="00D719CE"/>
    <w:rsid w:val="00D72395"/>
    <w:rsid w:val="00D72BB0"/>
    <w:rsid w:val="00D73271"/>
    <w:rsid w:val="00D7626D"/>
    <w:rsid w:val="00D801B1"/>
    <w:rsid w:val="00D823FE"/>
    <w:rsid w:val="00D83D28"/>
    <w:rsid w:val="00D84E97"/>
    <w:rsid w:val="00D852A8"/>
    <w:rsid w:val="00D86AE8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C4DB7"/>
    <w:rsid w:val="00DC6B2E"/>
    <w:rsid w:val="00DC6BDF"/>
    <w:rsid w:val="00DC79CE"/>
    <w:rsid w:val="00DD25B6"/>
    <w:rsid w:val="00DD36AB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4759"/>
    <w:rsid w:val="00DF3189"/>
    <w:rsid w:val="00DF4EA6"/>
    <w:rsid w:val="00DF54BE"/>
    <w:rsid w:val="00DF6ABC"/>
    <w:rsid w:val="00E02A6E"/>
    <w:rsid w:val="00E04603"/>
    <w:rsid w:val="00E046D9"/>
    <w:rsid w:val="00E0763F"/>
    <w:rsid w:val="00E16532"/>
    <w:rsid w:val="00E16F24"/>
    <w:rsid w:val="00E2249B"/>
    <w:rsid w:val="00E235EE"/>
    <w:rsid w:val="00E25B92"/>
    <w:rsid w:val="00E26B52"/>
    <w:rsid w:val="00E27C88"/>
    <w:rsid w:val="00E27ED5"/>
    <w:rsid w:val="00E33E0E"/>
    <w:rsid w:val="00E34A86"/>
    <w:rsid w:val="00E34DC7"/>
    <w:rsid w:val="00E37007"/>
    <w:rsid w:val="00E40762"/>
    <w:rsid w:val="00E40921"/>
    <w:rsid w:val="00E40F5C"/>
    <w:rsid w:val="00E422F2"/>
    <w:rsid w:val="00E425C0"/>
    <w:rsid w:val="00E42AB0"/>
    <w:rsid w:val="00E47AA2"/>
    <w:rsid w:val="00E506E6"/>
    <w:rsid w:val="00E513ED"/>
    <w:rsid w:val="00E57117"/>
    <w:rsid w:val="00E57BDE"/>
    <w:rsid w:val="00E57E69"/>
    <w:rsid w:val="00E64E50"/>
    <w:rsid w:val="00E73477"/>
    <w:rsid w:val="00E740A2"/>
    <w:rsid w:val="00E74494"/>
    <w:rsid w:val="00E75931"/>
    <w:rsid w:val="00E773D9"/>
    <w:rsid w:val="00E81B92"/>
    <w:rsid w:val="00E841A2"/>
    <w:rsid w:val="00E8586D"/>
    <w:rsid w:val="00E87C5E"/>
    <w:rsid w:val="00E92430"/>
    <w:rsid w:val="00E95C6D"/>
    <w:rsid w:val="00E97524"/>
    <w:rsid w:val="00EA1543"/>
    <w:rsid w:val="00EA1C46"/>
    <w:rsid w:val="00EA4440"/>
    <w:rsid w:val="00EA4727"/>
    <w:rsid w:val="00EB1D8D"/>
    <w:rsid w:val="00EB3B0E"/>
    <w:rsid w:val="00EC31D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1F4A"/>
    <w:rsid w:val="00F52E20"/>
    <w:rsid w:val="00F5449E"/>
    <w:rsid w:val="00F56223"/>
    <w:rsid w:val="00F57906"/>
    <w:rsid w:val="00F62641"/>
    <w:rsid w:val="00F62E74"/>
    <w:rsid w:val="00F66D8E"/>
    <w:rsid w:val="00F704DD"/>
    <w:rsid w:val="00F71829"/>
    <w:rsid w:val="00F7428C"/>
    <w:rsid w:val="00F7709C"/>
    <w:rsid w:val="00F80CCD"/>
    <w:rsid w:val="00F813AA"/>
    <w:rsid w:val="00F828A2"/>
    <w:rsid w:val="00F83359"/>
    <w:rsid w:val="00F84D09"/>
    <w:rsid w:val="00F87C4F"/>
    <w:rsid w:val="00F90825"/>
    <w:rsid w:val="00F9376B"/>
    <w:rsid w:val="00F9621B"/>
    <w:rsid w:val="00FA358B"/>
    <w:rsid w:val="00FA3BBB"/>
    <w:rsid w:val="00FA3E48"/>
    <w:rsid w:val="00FA4288"/>
    <w:rsid w:val="00FA44B3"/>
    <w:rsid w:val="00FA5FEE"/>
    <w:rsid w:val="00FB4383"/>
    <w:rsid w:val="00FB4472"/>
    <w:rsid w:val="00FC2A52"/>
    <w:rsid w:val="00FC4599"/>
    <w:rsid w:val="00FC7A64"/>
    <w:rsid w:val="00FD00D4"/>
    <w:rsid w:val="00FD17C4"/>
    <w:rsid w:val="00FD3CA7"/>
    <w:rsid w:val="00FD4AAE"/>
    <w:rsid w:val="00FD53F5"/>
    <w:rsid w:val="00FE2D48"/>
    <w:rsid w:val="00FE6A5F"/>
    <w:rsid w:val="00FF06DA"/>
    <w:rsid w:val="00FF3CC7"/>
    <w:rsid w:val="00FF4504"/>
    <w:rsid w:val="00FF5258"/>
    <w:rsid w:val="00FF53F9"/>
    <w:rsid w:val="00FF5731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DAF2B-EA52-4530-BE49-5D79DCD3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662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4243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Thomas Tovinger</cp:lastModifiedBy>
  <cp:revision>4</cp:revision>
  <cp:lastPrinted>1900-12-31T22:00:00Z</cp:lastPrinted>
  <dcterms:created xsi:type="dcterms:W3CDTF">2015-10-04T23:08:00Z</dcterms:created>
  <dcterms:modified xsi:type="dcterms:W3CDTF">2015-10-04T23:14:00Z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1433484319</vt:lpwstr>
  </property>
</Properties>
</file>